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D27EA" w14:textId="04D7B40C" w:rsidR="00BA00AB" w:rsidRDefault="005F410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KENERMOND</w:t>
      </w:r>
      <w:r>
        <w:rPr>
          <w:rFonts w:cs="Times New Roman"/>
          <w:szCs w:val="24"/>
        </w:rPr>
        <w:t xml:space="preserve">       (d.ca.1435)</w:t>
      </w:r>
    </w:p>
    <w:p w14:paraId="7CE11873" w14:textId="77777777" w:rsidR="005F4109" w:rsidRDefault="005F4109" w:rsidP="009139A6">
      <w:pPr>
        <w:pStyle w:val="NoSpacing"/>
        <w:rPr>
          <w:rFonts w:cs="Times New Roman"/>
          <w:szCs w:val="24"/>
        </w:rPr>
      </w:pPr>
    </w:p>
    <w:p w14:paraId="136CAC7E" w14:textId="77777777" w:rsidR="005F4109" w:rsidRDefault="005F4109" w:rsidP="009139A6">
      <w:pPr>
        <w:pStyle w:val="NoSpacing"/>
        <w:rPr>
          <w:rFonts w:cs="Times New Roman"/>
          <w:szCs w:val="24"/>
        </w:rPr>
      </w:pPr>
    </w:p>
    <w:p w14:paraId="73C34404" w14:textId="177FAE31" w:rsidR="005F4109" w:rsidRDefault="005F410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Dec.1435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Lincolnshire and</w:t>
      </w:r>
    </w:p>
    <w:p w14:paraId="7765E80B" w14:textId="5BC164F8" w:rsidR="005F4109" w:rsidRDefault="005F410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Middlesex.    (C.F.R. 1430-37 p.244)</w:t>
      </w:r>
    </w:p>
    <w:p w14:paraId="58116B21" w14:textId="77777777" w:rsidR="005F4109" w:rsidRDefault="005F4109" w:rsidP="009139A6">
      <w:pPr>
        <w:pStyle w:val="NoSpacing"/>
        <w:rPr>
          <w:rFonts w:cs="Times New Roman"/>
          <w:szCs w:val="24"/>
        </w:rPr>
      </w:pPr>
    </w:p>
    <w:p w14:paraId="6FAA280F" w14:textId="77777777" w:rsidR="005F4109" w:rsidRDefault="005F4109" w:rsidP="009139A6">
      <w:pPr>
        <w:pStyle w:val="NoSpacing"/>
        <w:rPr>
          <w:rFonts w:cs="Times New Roman"/>
          <w:szCs w:val="24"/>
        </w:rPr>
      </w:pPr>
    </w:p>
    <w:p w14:paraId="54DAFE0E" w14:textId="0D345925" w:rsidR="005F4109" w:rsidRPr="005F4109" w:rsidRDefault="005F410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December 2024</w:t>
      </w:r>
    </w:p>
    <w:sectPr w:rsidR="005F4109" w:rsidRPr="005F41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24C51" w14:textId="77777777" w:rsidR="00127BD4" w:rsidRDefault="00127BD4" w:rsidP="009139A6">
      <w:r>
        <w:separator/>
      </w:r>
    </w:p>
  </w:endnote>
  <w:endnote w:type="continuationSeparator" w:id="0">
    <w:p w14:paraId="79C2553B" w14:textId="77777777" w:rsidR="00127BD4" w:rsidRDefault="00127B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0E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C59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7E5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78D45" w14:textId="77777777" w:rsidR="00127BD4" w:rsidRDefault="00127BD4" w:rsidP="009139A6">
      <w:r>
        <w:separator/>
      </w:r>
    </w:p>
  </w:footnote>
  <w:footnote w:type="continuationSeparator" w:id="0">
    <w:p w14:paraId="55573B78" w14:textId="77777777" w:rsidR="00127BD4" w:rsidRDefault="00127B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AD7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7A8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22C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109"/>
    <w:rsid w:val="000666E0"/>
    <w:rsid w:val="00127BD4"/>
    <w:rsid w:val="002510B7"/>
    <w:rsid w:val="00270799"/>
    <w:rsid w:val="005C130B"/>
    <w:rsid w:val="005F4109"/>
    <w:rsid w:val="00826F5C"/>
    <w:rsid w:val="008C0C7C"/>
    <w:rsid w:val="009139A6"/>
    <w:rsid w:val="009411C2"/>
    <w:rsid w:val="009448BB"/>
    <w:rsid w:val="00947624"/>
    <w:rsid w:val="00A3176C"/>
    <w:rsid w:val="00AE65F8"/>
    <w:rsid w:val="00B27EF9"/>
    <w:rsid w:val="00B469E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D19B2"/>
  <w15:chartTrackingRefBased/>
  <w15:docId w15:val="{1FE27FC6-9A6E-4486-97F0-68B25F923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23</Words>
  <Characters>136</Characters>
  <Application>Microsoft Office Word</Application>
  <DocSecurity>0</DocSecurity>
  <Lines>8</Lines>
  <Paragraphs>4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2024-12-21T22:04:00Z</dcterms:created>
  <dcterms:modified xsi:type="dcterms:W3CDTF">2026-01-20T21:33:00Z</dcterms:modified>
</cp:coreProperties>
</file>